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B0946" w14:textId="77777777" w:rsidR="00F64970" w:rsidRDefault="00F64970" w:rsidP="00F64970">
      <w:pPr>
        <w:jc w:val="left"/>
        <w:rPr>
          <w:sz w:val="28"/>
          <w:szCs w:val="28"/>
        </w:rPr>
      </w:pPr>
    </w:p>
    <w:p w14:paraId="449F7EAC" w14:textId="397DA6CA" w:rsidR="00F64970" w:rsidRPr="00EF7D7C" w:rsidRDefault="00F64970" w:rsidP="00F64970">
      <w:pPr>
        <w:jc w:val="left"/>
        <w:rPr>
          <w:color w:val="1DE800"/>
          <w:sz w:val="28"/>
          <w:szCs w:val="28"/>
        </w:rPr>
      </w:pPr>
      <w:r w:rsidRPr="00EF7D7C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07DE8DF878505148A81E80AC810D96E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35CB67D3" w14:textId="5434F15F" w:rsidR="00F64970" w:rsidRPr="002528D7" w:rsidRDefault="004C6A70" w:rsidP="00F64970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Business Continuity Test</w:t>
          </w:r>
        </w:p>
      </w:sdtContent>
    </w:sdt>
    <w:p w14:paraId="575ACD3D" w14:textId="33813622" w:rsidR="00F64970" w:rsidRPr="004C6A70" w:rsidRDefault="004C6A70" w:rsidP="00F64970">
      <w:pPr>
        <w:tabs>
          <w:tab w:val="left" w:pos="3527"/>
        </w:tabs>
        <w:jc w:val="left"/>
        <w:rPr>
          <w:b/>
          <w:bCs/>
          <w:sz w:val="32"/>
          <w:szCs w:val="32"/>
        </w:rPr>
      </w:pPr>
      <w:r w:rsidRPr="004C6A70">
        <w:rPr>
          <w:b/>
          <w:bCs/>
          <w:sz w:val="32"/>
          <w:szCs w:val="32"/>
        </w:rPr>
        <w:t xml:space="preserve">Date of Test: </w:t>
      </w:r>
      <w:r w:rsidRPr="004C6A70">
        <w:rPr>
          <w:b/>
          <w:bCs/>
          <w:color w:val="1DE800"/>
          <w:sz w:val="32"/>
          <w:szCs w:val="32"/>
        </w:rPr>
        <w:t>dd/mm/</w:t>
      </w:r>
      <w:proofErr w:type="spellStart"/>
      <w:r w:rsidRPr="004C6A70">
        <w:rPr>
          <w:b/>
          <w:bCs/>
          <w:color w:val="1DE800"/>
          <w:sz w:val="32"/>
          <w:szCs w:val="32"/>
        </w:rPr>
        <w:t>yyyy</w:t>
      </w:r>
      <w:proofErr w:type="spellEnd"/>
      <w:r>
        <w:rPr>
          <w:b/>
          <w:bCs/>
          <w:sz w:val="32"/>
          <w:szCs w:val="32"/>
        </w:rPr>
        <w:t xml:space="preserve"> </w:t>
      </w:r>
    </w:p>
    <w:p w14:paraId="518070DB" w14:textId="77777777" w:rsidR="00F64970" w:rsidRDefault="00F64970" w:rsidP="00F64970">
      <w:pPr>
        <w:spacing w:after="160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4EA4E88B" w14:textId="7F067F8E" w:rsidR="00FC7F36" w:rsidRDefault="009D7C26" w:rsidP="00F64970">
      <w:pPr>
        <w:pStyle w:val="Heading1"/>
        <w:jc w:val="center"/>
      </w:pPr>
      <w:bookmarkStart w:id="0" w:name="_Toc124839042"/>
      <w:r>
        <w:lastRenderedPageBreak/>
        <w:t>Document Contents Page</w:t>
      </w:r>
      <w:bookmarkEnd w:id="0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4095EC43" w14:textId="1DF6DD7E" w:rsidR="00896A19" w:rsidRDefault="00FC7F3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24839042" w:history="1">
            <w:r w:rsidR="00896A19" w:rsidRPr="00B6771E">
              <w:rPr>
                <w:rStyle w:val="Hyperlink"/>
                <w:noProof/>
              </w:rPr>
              <w:t>Document Contents Page</w:t>
            </w:r>
            <w:r w:rsidR="00896A19">
              <w:rPr>
                <w:noProof/>
                <w:webHidden/>
              </w:rPr>
              <w:tab/>
            </w:r>
            <w:r w:rsidR="00896A19">
              <w:rPr>
                <w:noProof/>
                <w:webHidden/>
              </w:rPr>
              <w:fldChar w:fldCharType="begin"/>
            </w:r>
            <w:r w:rsidR="00896A19">
              <w:rPr>
                <w:noProof/>
                <w:webHidden/>
              </w:rPr>
              <w:instrText xml:space="preserve"> PAGEREF _Toc124839042 \h </w:instrText>
            </w:r>
            <w:r w:rsidR="00896A19">
              <w:rPr>
                <w:noProof/>
                <w:webHidden/>
              </w:rPr>
            </w:r>
            <w:r w:rsidR="00896A19">
              <w:rPr>
                <w:noProof/>
                <w:webHidden/>
              </w:rPr>
              <w:fldChar w:fldCharType="separate"/>
            </w:r>
            <w:r w:rsidR="00896A19">
              <w:rPr>
                <w:noProof/>
                <w:webHidden/>
              </w:rPr>
              <w:t>2</w:t>
            </w:r>
            <w:r w:rsidR="00896A19">
              <w:rPr>
                <w:noProof/>
                <w:webHidden/>
              </w:rPr>
              <w:fldChar w:fldCharType="end"/>
            </w:r>
          </w:hyperlink>
        </w:p>
        <w:p w14:paraId="5295A1FA" w14:textId="57EDD2E5" w:rsidR="00896A19" w:rsidRDefault="00896A1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43" w:history="1">
            <w:r w:rsidRPr="00B6771E">
              <w:rPr>
                <w:rStyle w:val="Hyperlink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73D347" w14:textId="00460FF3" w:rsidR="00896A19" w:rsidRDefault="00896A1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44" w:history="1">
            <w:r w:rsidRPr="00B6771E">
              <w:rPr>
                <w:rStyle w:val="Hyperlink"/>
                <w:noProof/>
              </w:rPr>
              <w:t>List of Attendees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7D345D" w14:textId="54F9A9A8" w:rsidR="00896A19" w:rsidRDefault="00896A1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45" w:history="1">
            <w:r w:rsidRPr="00B6771E">
              <w:rPr>
                <w:rStyle w:val="Hyperlink"/>
                <w:noProof/>
              </w:rPr>
              <w:t>Scenario 1: One Machine Is Infected with a Virus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4ED15D" w14:textId="7176DD39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46" w:history="1">
            <w:r w:rsidRPr="00B6771E">
              <w:rPr>
                <w:rStyle w:val="Hyperlink"/>
                <w:noProof/>
              </w:rPr>
              <w:t>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C2C71C" w14:textId="30176718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47" w:history="1">
            <w:r w:rsidRPr="00B6771E">
              <w:rPr>
                <w:rStyle w:val="Hyperlink"/>
                <w:noProof/>
              </w:rPr>
              <w:t>Steps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5D4D59" w14:textId="35C1AFF2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48" w:history="1">
            <w:r w:rsidRPr="00B6771E">
              <w:rPr>
                <w:rStyle w:val="Hyperlink"/>
                <w:noProof/>
              </w:rPr>
              <w:t>Estimated time: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6D1072" w14:textId="4E258256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49" w:history="1">
            <w:r w:rsidRPr="00B6771E">
              <w:rPr>
                <w:rStyle w:val="Hyperlink"/>
                <w:noProof/>
              </w:rPr>
              <w:t>Key Observations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1CB955" w14:textId="63E2BD03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50" w:history="1">
            <w:r w:rsidRPr="00B6771E">
              <w:rPr>
                <w:rStyle w:val="Hyperlink"/>
                <w:noProof/>
              </w:rPr>
              <w:t>Improvements Needed: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FEDC81" w14:textId="01E01BE7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51" w:history="1">
            <w:r w:rsidRPr="00B6771E">
              <w:rPr>
                <w:rStyle w:val="Hyperlink"/>
                <w:noProof/>
              </w:rPr>
              <w:t>Result:  Success / Failure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5E068B" w14:textId="6B064CE9" w:rsidR="00896A19" w:rsidRDefault="00896A1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52" w:history="1">
            <w:r w:rsidRPr="00B6771E">
              <w:rPr>
                <w:rStyle w:val="Hyperlink"/>
                <w:noProof/>
              </w:rPr>
              <w:t>Scenario 2: All machines are infected with a virus, and you suspect ransomware has infected the company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2DFFD9" w14:textId="6DF683E9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53" w:history="1">
            <w:r w:rsidRPr="00B6771E">
              <w:rPr>
                <w:rStyle w:val="Hyperlink"/>
                <w:noProof/>
              </w:rPr>
              <w:t>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BD23B1" w14:textId="15B3A31F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54" w:history="1">
            <w:r w:rsidRPr="00B6771E">
              <w:rPr>
                <w:rStyle w:val="Hyperlink"/>
                <w:noProof/>
              </w:rPr>
              <w:t>Steps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0EFA85" w14:textId="5BAFEA3E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55" w:history="1">
            <w:r w:rsidRPr="00B6771E">
              <w:rPr>
                <w:rStyle w:val="Hyperlink"/>
                <w:noProof/>
              </w:rPr>
              <w:t>Estimated time: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AD8326" w14:textId="6E884CB2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56" w:history="1">
            <w:r w:rsidRPr="00B6771E">
              <w:rPr>
                <w:rStyle w:val="Hyperlink"/>
                <w:noProof/>
              </w:rPr>
              <w:t>Key Observations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8D49E8" w14:textId="652DB30E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57" w:history="1">
            <w:r w:rsidRPr="00B6771E">
              <w:rPr>
                <w:rStyle w:val="Hyperlink"/>
                <w:noProof/>
              </w:rPr>
              <w:t>Improvements Needed: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5921EC" w14:textId="1CAE2756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58" w:history="1">
            <w:r w:rsidRPr="00B6771E">
              <w:rPr>
                <w:rStyle w:val="Hyperlink"/>
                <w:noProof/>
              </w:rPr>
              <w:t>Result:  Success / Failure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773001" w14:textId="13BC612F" w:rsidR="00896A19" w:rsidRDefault="00896A1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59" w:history="1">
            <w:r w:rsidRPr="00B6771E">
              <w:rPr>
                <w:rStyle w:val="Hyperlink"/>
                <w:noProof/>
              </w:rPr>
              <w:t>Scenario 3: All team computers are infected with a virus and ransomware has infected production systems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7964F7" w14:textId="6DE2BC76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60" w:history="1">
            <w:r w:rsidRPr="00B6771E">
              <w:rPr>
                <w:rStyle w:val="Hyperlink"/>
                <w:noProof/>
              </w:rPr>
              <w:t>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231FF6" w14:textId="43AF3356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61" w:history="1">
            <w:r w:rsidRPr="00B6771E">
              <w:rPr>
                <w:rStyle w:val="Hyperlink"/>
                <w:noProof/>
              </w:rPr>
              <w:t>Steps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8DFE1A" w14:textId="4E6061BE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62" w:history="1">
            <w:r w:rsidRPr="00B6771E">
              <w:rPr>
                <w:rStyle w:val="Hyperlink"/>
                <w:noProof/>
              </w:rPr>
              <w:t>Estimated time: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5A0E34" w14:textId="2595223A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63" w:history="1">
            <w:r w:rsidRPr="00B6771E">
              <w:rPr>
                <w:rStyle w:val="Hyperlink"/>
                <w:noProof/>
              </w:rPr>
              <w:t>Key Observations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DFA3CE" w14:textId="730DBEE6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64" w:history="1">
            <w:r w:rsidRPr="00B6771E">
              <w:rPr>
                <w:rStyle w:val="Hyperlink"/>
                <w:noProof/>
              </w:rPr>
              <w:t>Improvements Needed: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9BD12E" w14:textId="3633F16E" w:rsidR="00896A19" w:rsidRDefault="00896A1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065" w:history="1">
            <w:r w:rsidRPr="00B6771E">
              <w:rPr>
                <w:rStyle w:val="Hyperlink"/>
                <w:noProof/>
              </w:rPr>
              <w:t>Result:  Success / Failure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B38F8F" w14:textId="5AB4A628" w:rsidR="00FC7F36" w:rsidRDefault="00FC7F36" w:rsidP="00F64970">
          <w:r>
            <w:rPr>
              <w:b/>
              <w:bCs/>
              <w:noProof/>
            </w:rPr>
            <w:fldChar w:fldCharType="end"/>
          </w:r>
        </w:p>
      </w:sdtContent>
    </w:sdt>
    <w:p w14:paraId="24729A56" w14:textId="77777777" w:rsidR="00BB7C79" w:rsidRDefault="00FC7F36" w:rsidP="00F64970">
      <w:pPr>
        <w:pStyle w:val="Heading1"/>
      </w:pPr>
      <w:r>
        <w:br w:type="page"/>
      </w:r>
    </w:p>
    <w:p w14:paraId="5E8D2E10" w14:textId="11A30814" w:rsidR="004C6A70" w:rsidRDefault="004C6A70" w:rsidP="00FE0906">
      <w:pPr>
        <w:pStyle w:val="Heading1"/>
      </w:pPr>
      <w:bookmarkStart w:id="1" w:name="_Toc124839043"/>
      <w:r>
        <w:lastRenderedPageBreak/>
        <w:t>Introduction</w:t>
      </w:r>
      <w:bookmarkEnd w:id="1"/>
    </w:p>
    <w:p w14:paraId="36799160" w14:textId="4846F86C" w:rsidR="004C6A70" w:rsidRPr="003E2FB8" w:rsidRDefault="004C6A70" w:rsidP="004C6A70">
      <w:pPr>
        <w:rPr>
          <w:b/>
          <w:bCs/>
        </w:rPr>
      </w:pPr>
      <w:r>
        <w:t xml:space="preserve">This is a record of the business continuity test conducted. </w:t>
      </w:r>
      <w:r w:rsidR="003E2FB8">
        <w:t xml:space="preserve">This document should be read in conjunction with the document: </w:t>
      </w:r>
      <w:r w:rsidR="003E2FB8" w:rsidRPr="003E2FB8">
        <w:rPr>
          <w:b/>
          <w:bCs/>
        </w:rPr>
        <w:t>How to conduct a business continuity test.</w:t>
      </w:r>
    </w:p>
    <w:p w14:paraId="66E4C25D" w14:textId="5F1A40D3" w:rsidR="004C6A70" w:rsidRPr="004C6A70" w:rsidRDefault="004C6A70" w:rsidP="004C6A70">
      <w:pPr>
        <w:rPr>
          <w:color w:val="1DE800"/>
        </w:rPr>
      </w:pPr>
      <w:r w:rsidRPr="004C6A70">
        <w:rPr>
          <w:color w:val="1DE800"/>
        </w:rPr>
        <w:t>(** the meeting was recorded and this report supplements that meeting.)</w:t>
      </w:r>
    </w:p>
    <w:p w14:paraId="2736DC5A" w14:textId="6FE92714" w:rsidR="00FE0906" w:rsidRDefault="00FE0906" w:rsidP="00FE0906">
      <w:pPr>
        <w:pStyle w:val="Heading1"/>
      </w:pPr>
      <w:bookmarkStart w:id="2" w:name="_Toc124839044"/>
      <w:r>
        <w:t>List of Attendees</w:t>
      </w:r>
      <w:bookmarkEnd w:id="2"/>
    </w:p>
    <w:tbl>
      <w:tblPr>
        <w:tblW w:w="89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5"/>
        <w:gridCol w:w="4253"/>
      </w:tblGrid>
      <w:tr w:rsidR="00FE0906" w:rsidRPr="00054F1E" w14:paraId="65AFB790" w14:textId="77777777" w:rsidTr="00FE0906">
        <w:tc>
          <w:tcPr>
            <w:tcW w:w="4745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F6C9186" w14:textId="25EE9A14" w:rsidR="00FE0906" w:rsidRPr="00534F18" w:rsidRDefault="00FE0906" w:rsidP="00AD6A71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Name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3179898" w14:textId="03BEBA38" w:rsidR="00FE0906" w:rsidRPr="00534F18" w:rsidRDefault="00FE0906" w:rsidP="00AD6A71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Title</w:t>
            </w:r>
          </w:p>
        </w:tc>
      </w:tr>
      <w:tr w:rsidR="00FE0906" w:rsidRPr="00054F1E" w14:paraId="63FAA250" w14:textId="77777777" w:rsidTr="00FE0906">
        <w:tc>
          <w:tcPr>
            <w:tcW w:w="4745" w:type="dxa"/>
            <w:tcBorders>
              <w:top w:val="single" w:sz="6" w:space="0" w:color="auto"/>
            </w:tcBorders>
            <w:vAlign w:val="center"/>
          </w:tcPr>
          <w:p w14:paraId="2ECBF9E4" w14:textId="1A76E1C6" w:rsidR="00FE0906" w:rsidRPr="009D7C26" w:rsidRDefault="00FE0906" w:rsidP="00AD6A71">
            <w:pPr>
              <w:jc w:val="left"/>
              <w:rPr>
                <w:color w:val="000000" w:themeColor="text1"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  <w:vAlign w:val="center"/>
          </w:tcPr>
          <w:p w14:paraId="623E69C8" w14:textId="77777777" w:rsidR="00FE0906" w:rsidRPr="009D7C26" w:rsidRDefault="00FE0906" w:rsidP="00AD6A71">
            <w:pPr>
              <w:jc w:val="left"/>
              <w:rPr>
                <w:color w:val="000000" w:themeColor="text1"/>
              </w:rPr>
            </w:pPr>
          </w:p>
        </w:tc>
      </w:tr>
      <w:tr w:rsidR="00FE0906" w:rsidRPr="00054F1E" w14:paraId="4020B9BC" w14:textId="77777777" w:rsidTr="00FE0906">
        <w:tc>
          <w:tcPr>
            <w:tcW w:w="4745" w:type="dxa"/>
            <w:vAlign w:val="center"/>
          </w:tcPr>
          <w:p w14:paraId="0DF71614" w14:textId="77777777" w:rsidR="00FE0906" w:rsidRPr="009D7C26" w:rsidRDefault="00FE0906" w:rsidP="00AD6A71">
            <w:pPr>
              <w:jc w:val="left"/>
              <w:rPr>
                <w:color w:val="000000" w:themeColor="text1"/>
              </w:rPr>
            </w:pPr>
          </w:p>
        </w:tc>
        <w:tc>
          <w:tcPr>
            <w:tcW w:w="4253" w:type="dxa"/>
            <w:vAlign w:val="center"/>
          </w:tcPr>
          <w:p w14:paraId="5B16C425" w14:textId="77777777" w:rsidR="00FE0906" w:rsidRPr="009D7C26" w:rsidRDefault="00FE0906" w:rsidP="00AD6A71">
            <w:pPr>
              <w:jc w:val="left"/>
              <w:rPr>
                <w:color w:val="000000" w:themeColor="text1"/>
              </w:rPr>
            </w:pPr>
          </w:p>
        </w:tc>
      </w:tr>
      <w:tr w:rsidR="00FE0906" w:rsidRPr="00054F1E" w14:paraId="11334214" w14:textId="77777777" w:rsidTr="00FE0906">
        <w:tc>
          <w:tcPr>
            <w:tcW w:w="4745" w:type="dxa"/>
            <w:vAlign w:val="center"/>
          </w:tcPr>
          <w:p w14:paraId="1A70F063" w14:textId="77777777" w:rsidR="00FE0906" w:rsidRPr="009D7C26" w:rsidRDefault="00FE0906" w:rsidP="00AD6A71">
            <w:pPr>
              <w:jc w:val="left"/>
              <w:rPr>
                <w:color w:val="000000" w:themeColor="text1"/>
              </w:rPr>
            </w:pPr>
          </w:p>
        </w:tc>
        <w:tc>
          <w:tcPr>
            <w:tcW w:w="4253" w:type="dxa"/>
            <w:vAlign w:val="center"/>
          </w:tcPr>
          <w:p w14:paraId="79C2CDAB" w14:textId="77777777" w:rsidR="00FE0906" w:rsidRPr="009D7C26" w:rsidRDefault="00FE0906" w:rsidP="00AD6A71">
            <w:pPr>
              <w:jc w:val="left"/>
              <w:rPr>
                <w:color w:val="000000" w:themeColor="text1"/>
              </w:rPr>
            </w:pPr>
          </w:p>
        </w:tc>
      </w:tr>
      <w:tr w:rsidR="00FE0906" w:rsidRPr="00054F1E" w14:paraId="58720DCE" w14:textId="77777777" w:rsidTr="00FE0906">
        <w:tc>
          <w:tcPr>
            <w:tcW w:w="4745" w:type="dxa"/>
            <w:vAlign w:val="center"/>
          </w:tcPr>
          <w:p w14:paraId="5D2D5094" w14:textId="77777777" w:rsidR="00FE0906" w:rsidRPr="009D7C26" w:rsidRDefault="00FE0906" w:rsidP="00AD6A71">
            <w:pPr>
              <w:jc w:val="left"/>
              <w:rPr>
                <w:color w:val="000000" w:themeColor="text1"/>
              </w:rPr>
            </w:pPr>
          </w:p>
        </w:tc>
        <w:tc>
          <w:tcPr>
            <w:tcW w:w="4253" w:type="dxa"/>
            <w:vAlign w:val="center"/>
          </w:tcPr>
          <w:p w14:paraId="2E792F6F" w14:textId="77777777" w:rsidR="00FE0906" w:rsidRPr="009D7C26" w:rsidRDefault="00FE0906" w:rsidP="00AD6A71">
            <w:pPr>
              <w:jc w:val="left"/>
              <w:rPr>
                <w:color w:val="000000" w:themeColor="text1"/>
              </w:rPr>
            </w:pPr>
          </w:p>
        </w:tc>
      </w:tr>
      <w:tr w:rsidR="00FE0906" w:rsidRPr="00054F1E" w14:paraId="6CC19709" w14:textId="77777777" w:rsidTr="00FE0906">
        <w:tc>
          <w:tcPr>
            <w:tcW w:w="4745" w:type="dxa"/>
            <w:vAlign w:val="center"/>
          </w:tcPr>
          <w:p w14:paraId="4E5E5874" w14:textId="77777777" w:rsidR="00FE0906" w:rsidRPr="009D7C26" w:rsidRDefault="00FE0906" w:rsidP="00AD6A71">
            <w:pPr>
              <w:jc w:val="left"/>
              <w:rPr>
                <w:color w:val="000000" w:themeColor="text1"/>
              </w:rPr>
            </w:pPr>
          </w:p>
        </w:tc>
        <w:tc>
          <w:tcPr>
            <w:tcW w:w="4253" w:type="dxa"/>
            <w:vAlign w:val="center"/>
          </w:tcPr>
          <w:p w14:paraId="147429A4" w14:textId="77777777" w:rsidR="00FE0906" w:rsidRPr="009D7C26" w:rsidRDefault="00FE0906" w:rsidP="00AD6A71">
            <w:pPr>
              <w:jc w:val="left"/>
              <w:rPr>
                <w:color w:val="000000" w:themeColor="text1"/>
              </w:rPr>
            </w:pPr>
          </w:p>
        </w:tc>
      </w:tr>
      <w:tr w:rsidR="00FE0906" w:rsidRPr="00054F1E" w14:paraId="24284F04" w14:textId="77777777" w:rsidTr="00FE0906">
        <w:tc>
          <w:tcPr>
            <w:tcW w:w="4745" w:type="dxa"/>
            <w:vAlign w:val="center"/>
          </w:tcPr>
          <w:p w14:paraId="0648A2D9" w14:textId="77777777" w:rsidR="00FE0906" w:rsidRPr="009D7C26" w:rsidRDefault="00FE0906" w:rsidP="00AD6A71">
            <w:pPr>
              <w:jc w:val="left"/>
              <w:rPr>
                <w:color w:val="000000" w:themeColor="text1"/>
              </w:rPr>
            </w:pPr>
          </w:p>
        </w:tc>
        <w:tc>
          <w:tcPr>
            <w:tcW w:w="4253" w:type="dxa"/>
            <w:vAlign w:val="center"/>
          </w:tcPr>
          <w:p w14:paraId="2B9C1708" w14:textId="77777777" w:rsidR="00FE0906" w:rsidRPr="009D7C26" w:rsidRDefault="00FE0906" w:rsidP="00AD6A71">
            <w:pPr>
              <w:jc w:val="left"/>
              <w:rPr>
                <w:color w:val="000000" w:themeColor="text1"/>
              </w:rPr>
            </w:pPr>
          </w:p>
        </w:tc>
      </w:tr>
      <w:tr w:rsidR="00FE0906" w:rsidRPr="00054F1E" w14:paraId="5EBFA88B" w14:textId="77777777" w:rsidTr="00FE0906">
        <w:tc>
          <w:tcPr>
            <w:tcW w:w="4745" w:type="dxa"/>
            <w:vAlign w:val="center"/>
          </w:tcPr>
          <w:p w14:paraId="01120A72" w14:textId="77777777" w:rsidR="00FE0906" w:rsidRPr="009D7C26" w:rsidRDefault="00FE0906" w:rsidP="00AD6A71">
            <w:pPr>
              <w:jc w:val="left"/>
              <w:rPr>
                <w:color w:val="000000" w:themeColor="text1"/>
              </w:rPr>
            </w:pPr>
          </w:p>
        </w:tc>
        <w:tc>
          <w:tcPr>
            <w:tcW w:w="4253" w:type="dxa"/>
            <w:vAlign w:val="center"/>
          </w:tcPr>
          <w:p w14:paraId="2C276340" w14:textId="77777777" w:rsidR="00FE0906" w:rsidRPr="009D7C26" w:rsidRDefault="00FE0906" w:rsidP="00AD6A71">
            <w:pPr>
              <w:jc w:val="left"/>
              <w:rPr>
                <w:color w:val="000000" w:themeColor="text1"/>
              </w:rPr>
            </w:pPr>
          </w:p>
        </w:tc>
      </w:tr>
    </w:tbl>
    <w:p w14:paraId="3D1B5409" w14:textId="77777777" w:rsidR="00FE0906" w:rsidRDefault="00FE0906" w:rsidP="00FB38C2"/>
    <w:p w14:paraId="46EE34C3" w14:textId="3886424B" w:rsidR="00300FE9" w:rsidRPr="00DB049D" w:rsidRDefault="00300FE9" w:rsidP="00F64970">
      <w:pPr>
        <w:rPr>
          <w:color w:val="00B0F0"/>
        </w:rPr>
      </w:pPr>
    </w:p>
    <w:p w14:paraId="44CCF2DE" w14:textId="0D35DA10" w:rsidR="00DB049D" w:rsidRDefault="00EF7D7C" w:rsidP="004C6A70">
      <w:pPr>
        <w:pStyle w:val="Heading1"/>
      </w:pPr>
      <w:bookmarkStart w:id="3" w:name="_Toc76485122"/>
      <w:r>
        <w:rPr>
          <w:color w:val="00B0F0"/>
        </w:rPr>
        <w:br w:type="page"/>
      </w:r>
      <w:bookmarkStart w:id="4" w:name="_Toc124839045"/>
      <w:r w:rsidR="00DB049D" w:rsidRPr="00EF7D7C">
        <w:lastRenderedPageBreak/>
        <w:t xml:space="preserve">Scenario 1: </w:t>
      </w:r>
      <w:bookmarkEnd w:id="3"/>
      <w:r w:rsidR="000C7980">
        <w:t>One Machine Is Infected with a Virus</w:t>
      </w:r>
      <w:bookmarkEnd w:id="4"/>
    </w:p>
    <w:p w14:paraId="058E00B3" w14:textId="77777777" w:rsidR="00DB049D" w:rsidRPr="00DB049D" w:rsidRDefault="00DB049D" w:rsidP="00EF7D7C">
      <w:pPr>
        <w:pStyle w:val="Heading2"/>
      </w:pPr>
      <w:bookmarkStart w:id="5" w:name="_Toc76485123"/>
      <w:bookmarkStart w:id="6" w:name="_Toc124839046"/>
      <w:r w:rsidRPr="00DB049D">
        <w:t>Overview</w:t>
      </w:r>
      <w:bookmarkEnd w:id="5"/>
      <w:bookmarkEnd w:id="6"/>
    </w:p>
    <w:p w14:paraId="6C9B78F4" w14:textId="481A6072" w:rsidR="00DB049D" w:rsidRPr="00EF7D7C" w:rsidRDefault="00896A19" w:rsidP="00DB049D">
      <w:pPr>
        <w:rPr>
          <w:color w:val="1DE800"/>
        </w:rPr>
      </w:pPr>
      <w:r>
        <w:rPr>
          <w:color w:val="1DE800"/>
        </w:rPr>
        <w:t>[</w:t>
      </w:r>
      <w:r w:rsidR="00EF7D7C" w:rsidRPr="00EF7D7C">
        <w:rPr>
          <w:color w:val="1DE800"/>
        </w:rPr>
        <w:t xml:space="preserve">Provide an overview of the </w:t>
      </w:r>
      <w:r w:rsidR="006A2648">
        <w:rPr>
          <w:color w:val="1DE800"/>
        </w:rPr>
        <w:t>test conducted. Was it a tabletop exercise? Was it an actual walkthrough and execution of each step</w:t>
      </w:r>
      <w:r w:rsidR="00B24F19">
        <w:rPr>
          <w:color w:val="1DE800"/>
        </w:rPr>
        <w:t>?]</w:t>
      </w:r>
    </w:p>
    <w:p w14:paraId="237C0960" w14:textId="0420BBDC" w:rsidR="00DB049D" w:rsidRPr="00DB049D" w:rsidRDefault="00DB049D" w:rsidP="00EF7D7C">
      <w:pPr>
        <w:pStyle w:val="Heading2"/>
      </w:pPr>
      <w:bookmarkStart w:id="7" w:name="_Toc76485124"/>
      <w:bookmarkStart w:id="8" w:name="_Toc124839047"/>
      <w:r w:rsidRPr="00DB049D">
        <w:t>Steps</w:t>
      </w:r>
      <w:bookmarkEnd w:id="7"/>
      <w:bookmarkEnd w:id="8"/>
    </w:p>
    <w:p w14:paraId="1D9BC7FF" w14:textId="1B594A0C" w:rsidR="00DB049D" w:rsidRPr="00EF7D7C" w:rsidRDefault="00896A19" w:rsidP="00DB049D">
      <w:pPr>
        <w:rPr>
          <w:color w:val="1DE800"/>
        </w:rPr>
      </w:pPr>
      <w:r>
        <w:rPr>
          <w:color w:val="1DE800"/>
        </w:rPr>
        <w:t>[</w:t>
      </w:r>
      <w:r w:rsidR="00EF7D7C" w:rsidRPr="00EF7D7C">
        <w:rPr>
          <w:color w:val="1DE800"/>
        </w:rPr>
        <w:t xml:space="preserve">Lay out the steps that you </w:t>
      </w:r>
      <w:r w:rsidR="00B24F19">
        <w:rPr>
          <w:color w:val="1DE800"/>
        </w:rPr>
        <w:t>did</w:t>
      </w:r>
      <w:r w:rsidR="006A2648">
        <w:rPr>
          <w:color w:val="1DE800"/>
        </w:rPr>
        <w:t>. Write down what you did.</w:t>
      </w:r>
      <w:r>
        <w:rPr>
          <w:color w:val="1DE800"/>
        </w:rPr>
        <w:t xml:space="preserve"> Write what the team did.</w:t>
      </w:r>
      <w:r w:rsidR="006A2648">
        <w:rPr>
          <w:color w:val="1DE800"/>
        </w:rPr>
        <w:t xml:space="preserve"> </w:t>
      </w:r>
      <w:r w:rsidR="00FE0906">
        <w:rPr>
          <w:color w:val="1DE800"/>
        </w:rPr>
        <w:t xml:space="preserve">If you are recording the meeting write here: ‘Recorded in the meeting video named </w:t>
      </w:r>
      <w:proofErr w:type="spellStart"/>
      <w:r w:rsidR="00FE0906">
        <w:rPr>
          <w:color w:val="1DE800"/>
        </w:rPr>
        <w:t>xyz</w:t>
      </w:r>
      <w:proofErr w:type="spellEnd"/>
      <w:r w:rsidR="00FE0906">
        <w:rPr>
          <w:color w:val="1DE800"/>
        </w:rPr>
        <w:t>’</w:t>
      </w:r>
      <w:r>
        <w:rPr>
          <w:color w:val="1DE800"/>
        </w:rPr>
        <w:t>]</w:t>
      </w:r>
    </w:p>
    <w:p w14:paraId="7C54448B" w14:textId="77777777" w:rsidR="00DB049D" w:rsidRPr="00DB049D" w:rsidRDefault="00DB049D" w:rsidP="00EF7D7C">
      <w:pPr>
        <w:pStyle w:val="Heading2"/>
      </w:pPr>
      <w:bookmarkStart w:id="9" w:name="_Toc76485125"/>
      <w:bookmarkStart w:id="10" w:name="_Toc124839048"/>
      <w:r w:rsidRPr="00DB049D">
        <w:t>Estimated time:</w:t>
      </w:r>
      <w:bookmarkEnd w:id="9"/>
      <w:bookmarkEnd w:id="10"/>
    </w:p>
    <w:p w14:paraId="47D69091" w14:textId="265F7706" w:rsidR="00DB049D" w:rsidRDefault="00896A19" w:rsidP="00DB049D">
      <w:pPr>
        <w:rPr>
          <w:color w:val="1DE800"/>
        </w:rPr>
      </w:pPr>
      <w:r>
        <w:rPr>
          <w:color w:val="1DE800"/>
        </w:rPr>
        <w:t>[</w:t>
      </w:r>
      <w:r w:rsidR="00EF7D7C" w:rsidRPr="00EF7D7C">
        <w:rPr>
          <w:color w:val="1DE800"/>
        </w:rPr>
        <w:t xml:space="preserve">Put a time estimate for how long you think it </w:t>
      </w:r>
      <w:r w:rsidR="006A2648">
        <w:rPr>
          <w:color w:val="1DE800"/>
        </w:rPr>
        <w:t>took you.</w:t>
      </w:r>
      <w:r>
        <w:rPr>
          <w:color w:val="1DE800"/>
        </w:rPr>
        <w:t>]</w:t>
      </w:r>
      <w:r w:rsidR="006A2648">
        <w:rPr>
          <w:color w:val="1DE800"/>
        </w:rPr>
        <w:t xml:space="preserve"> </w:t>
      </w:r>
    </w:p>
    <w:p w14:paraId="1BC89FAA" w14:textId="7B5D640C" w:rsidR="00FE0906" w:rsidRDefault="004C6A70" w:rsidP="004C6A70">
      <w:pPr>
        <w:pStyle w:val="Heading2"/>
      </w:pPr>
      <w:bookmarkStart w:id="11" w:name="_Toc124839049"/>
      <w:r>
        <w:t>Key Observations</w:t>
      </w:r>
      <w:bookmarkEnd w:id="11"/>
      <w:r>
        <w:t xml:space="preserve"> </w:t>
      </w:r>
    </w:p>
    <w:p w14:paraId="09B62B4F" w14:textId="200B2D19" w:rsidR="00896A19" w:rsidRDefault="00896A19" w:rsidP="00896A19">
      <w:pPr>
        <w:rPr>
          <w:color w:val="1DE800"/>
        </w:rPr>
      </w:pPr>
      <w:r>
        <w:rPr>
          <w:color w:val="1DE800"/>
        </w:rPr>
        <w:t xml:space="preserve">[What were the positive and negatives that you observed] </w:t>
      </w:r>
    </w:p>
    <w:p w14:paraId="5B75F3DF" w14:textId="31279575" w:rsidR="00FE0906" w:rsidRDefault="00FE0906" w:rsidP="006A2648">
      <w:pPr>
        <w:pStyle w:val="Heading2"/>
      </w:pPr>
      <w:bookmarkStart w:id="12" w:name="_Toc124839050"/>
      <w:r>
        <w:t>Improvements Needed:</w:t>
      </w:r>
      <w:bookmarkEnd w:id="12"/>
      <w:r>
        <w:t xml:space="preserve"> </w:t>
      </w:r>
    </w:p>
    <w:p w14:paraId="6C17581E" w14:textId="06CD3DF3" w:rsidR="00896A19" w:rsidRDefault="00896A19" w:rsidP="00896A19">
      <w:pPr>
        <w:rPr>
          <w:color w:val="1DE800"/>
        </w:rPr>
      </w:pPr>
      <w:r>
        <w:rPr>
          <w:color w:val="1DE800"/>
        </w:rPr>
        <w:t xml:space="preserve">[What were the key improvements that are needed] </w:t>
      </w:r>
    </w:p>
    <w:p w14:paraId="0E955588" w14:textId="01B567B4" w:rsidR="006A2648" w:rsidRDefault="006A2648" w:rsidP="006A2648">
      <w:pPr>
        <w:pStyle w:val="Heading2"/>
      </w:pPr>
      <w:bookmarkStart w:id="13" w:name="_Toc124839051"/>
      <w:r>
        <w:t>Result:  Success / Failure</w:t>
      </w:r>
      <w:bookmarkEnd w:id="13"/>
      <w:r>
        <w:t xml:space="preserve"> </w:t>
      </w:r>
    </w:p>
    <w:p w14:paraId="03D59D9D" w14:textId="075430FB" w:rsidR="00EF7D7C" w:rsidRDefault="00896A19" w:rsidP="00896A19">
      <w:r>
        <w:rPr>
          <w:color w:val="1DE800"/>
        </w:rPr>
        <w:t xml:space="preserve">[Was the test successful? Delete the one that is not appropriate]. </w:t>
      </w:r>
      <w:r w:rsidR="00EF7D7C">
        <w:br w:type="page"/>
      </w:r>
    </w:p>
    <w:p w14:paraId="049A6C17" w14:textId="6B3A3368" w:rsidR="006A2648" w:rsidRDefault="00EF7D7C" w:rsidP="004C6A70">
      <w:pPr>
        <w:pStyle w:val="Heading1"/>
      </w:pPr>
      <w:bookmarkStart w:id="14" w:name="_Toc124839052"/>
      <w:r w:rsidRPr="00EF7D7C">
        <w:lastRenderedPageBreak/>
        <w:t xml:space="preserve">Scenario </w:t>
      </w:r>
      <w:r>
        <w:t>2</w:t>
      </w:r>
      <w:r w:rsidRPr="00EF7D7C">
        <w:t xml:space="preserve">: </w:t>
      </w:r>
      <w:r w:rsidR="000C7980">
        <w:t xml:space="preserve">All </w:t>
      </w:r>
      <w:r w:rsidR="000C7980" w:rsidRPr="004C6A70">
        <w:t>machines</w:t>
      </w:r>
      <w:r w:rsidR="000C7980">
        <w:t xml:space="preserve"> are infected with a </w:t>
      </w:r>
      <w:r w:rsidR="003E2FB8">
        <w:t>virus,</w:t>
      </w:r>
      <w:r w:rsidR="000C7980">
        <w:t xml:space="preserve"> and you suspect ransomware has infected the company</w:t>
      </w:r>
      <w:bookmarkEnd w:id="14"/>
    </w:p>
    <w:p w14:paraId="3C7E5919" w14:textId="43E7C023" w:rsidR="004C6A70" w:rsidRDefault="004C6A70" w:rsidP="004C6A70">
      <w:pPr>
        <w:pStyle w:val="Heading2"/>
      </w:pPr>
      <w:bookmarkStart w:id="15" w:name="_Toc124839053"/>
      <w:r w:rsidRPr="00DB049D">
        <w:t>Overview</w:t>
      </w:r>
      <w:bookmarkEnd w:id="15"/>
    </w:p>
    <w:p w14:paraId="2CC2C5F9" w14:textId="77777777" w:rsidR="00896A19" w:rsidRPr="00896A19" w:rsidRDefault="00896A19" w:rsidP="00896A19"/>
    <w:p w14:paraId="168A9312" w14:textId="4731B155" w:rsidR="004C6A70" w:rsidRDefault="004C6A70" w:rsidP="004C6A70">
      <w:pPr>
        <w:pStyle w:val="Heading2"/>
      </w:pPr>
      <w:bookmarkStart w:id="16" w:name="_Toc124839054"/>
      <w:r w:rsidRPr="00DB049D">
        <w:t>Steps</w:t>
      </w:r>
      <w:bookmarkEnd w:id="16"/>
    </w:p>
    <w:p w14:paraId="586CD57B" w14:textId="77777777" w:rsidR="00896A19" w:rsidRPr="00896A19" w:rsidRDefault="00896A19" w:rsidP="00896A19"/>
    <w:p w14:paraId="68A1F2AA" w14:textId="6246B416" w:rsidR="004C6A70" w:rsidRDefault="004C6A70" w:rsidP="004C6A70">
      <w:pPr>
        <w:pStyle w:val="Heading2"/>
      </w:pPr>
      <w:bookmarkStart w:id="17" w:name="_Toc124839055"/>
      <w:r w:rsidRPr="00DB049D">
        <w:t>Estimated time:</w:t>
      </w:r>
      <w:bookmarkEnd w:id="17"/>
    </w:p>
    <w:p w14:paraId="4D77991E" w14:textId="77777777" w:rsidR="00896A19" w:rsidRPr="00896A19" w:rsidRDefault="00896A19" w:rsidP="00896A19"/>
    <w:p w14:paraId="6FFEA80D" w14:textId="77777777" w:rsidR="004C6A70" w:rsidRDefault="004C6A70" w:rsidP="004C6A70">
      <w:pPr>
        <w:pStyle w:val="Heading2"/>
      </w:pPr>
      <w:bookmarkStart w:id="18" w:name="_Toc124839056"/>
      <w:r>
        <w:t>Key Observations</w:t>
      </w:r>
      <w:bookmarkEnd w:id="18"/>
      <w:r>
        <w:t xml:space="preserve"> </w:t>
      </w:r>
    </w:p>
    <w:p w14:paraId="1781DDC8" w14:textId="77777777" w:rsidR="004C6A70" w:rsidRPr="004C6A70" w:rsidRDefault="004C6A70" w:rsidP="004C6A70"/>
    <w:p w14:paraId="6C25FA3A" w14:textId="77777777" w:rsidR="004C6A70" w:rsidRDefault="004C6A70" w:rsidP="004C6A70">
      <w:pPr>
        <w:pStyle w:val="Heading2"/>
      </w:pPr>
      <w:bookmarkStart w:id="19" w:name="_Toc124839057"/>
      <w:r>
        <w:t>Improvements Needed:</w:t>
      </w:r>
      <w:bookmarkEnd w:id="19"/>
      <w:r>
        <w:t xml:space="preserve"> </w:t>
      </w:r>
    </w:p>
    <w:p w14:paraId="07FD623C" w14:textId="77777777" w:rsidR="004C6A70" w:rsidRPr="00FE0906" w:rsidRDefault="004C6A70" w:rsidP="004C6A70"/>
    <w:p w14:paraId="1EAE3F49" w14:textId="77777777" w:rsidR="004C6A70" w:rsidRDefault="004C6A70" w:rsidP="004C6A70">
      <w:pPr>
        <w:pStyle w:val="Heading2"/>
      </w:pPr>
      <w:bookmarkStart w:id="20" w:name="_Toc124839058"/>
      <w:r>
        <w:t>Result:  Success / Failure</w:t>
      </w:r>
      <w:bookmarkEnd w:id="20"/>
      <w:r>
        <w:t xml:space="preserve"> </w:t>
      </w:r>
    </w:p>
    <w:p w14:paraId="335B80B1" w14:textId="57F0B96E" w:rsidR="00EF7D7C" w:rsidRDefault="00EF7D7C" w:rsidP="006A2648">
      <w:pPr>
        <w:pStyle w:val="Heading1"/>
      </w:pPr>
    </w:p>
    <w:p w14:paraId="265B8D7A" w14:textId="387389A7" w:rsidR="00EF7D7C" w:rsidRDefault="00EF7D7C">
      <w:pPr>
        <w:spacing w:before="0" w:after="160" w:line="259" w:lineRule="auto"/>
        <w:jc w:val="left"/>
      </w:pPr>
      <w:r>
        <w:br w:type="page"/>
      </w:r>
    </w:p>
    <w:p w14:paraId="02B2BA00" w14:textId="3B4907A8" w:rsidR="00EF7D7C" w:rsidRPr="00603D31" w:rsidRDefault="006657E5" w:rsidP="006657E5">
      <w:pPr>
        <w:pStyle w:val="Heading1"/>
      </w:pPr>
      <w:r>
        <w:rPr>
          <w:noProof/>
        </w:rPr>
        <w:lastRenderedPageBreak/>
        <w:drawing>
          <wp:inline distT="0" distB="0" distL="0" distR="0" wp14:anchorId="7BB782BB" wp14:editId="7D854AAB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7D7C" w:rsidRPr="00603D3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A9652" w14:textId="77777777" w:rsidR="00CF3B32" w:rsidRDefault="00CF3B32" w:rsidP="00FC7F36">
      <w:pPr>
        <w:spacing w:line="240" w:lineRule="auto"/>
      </w:pPr>
      <w:r>
        <w:separator/>
      </w:r>
    </w:p>
  </w:endnote>
  <w:endnote w:type="continuationSeparator" w:id="0">
    <w:p w14:paraId="1030DAEF" w14:textId="77777777" w:rsidR="00CF3B32" w:rsidRDefault="00CF3B32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E061D" w14:textId="77777777" w:rsidR="006A2648" w:rsidRPr="00BB5374" w:rsidRDefault="006A2648" w:rsidP="006A2648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5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406D5908" w14:textId="77777777" w:rsidR="006A2648" w:rsidRPr="00BB5374" w:rsidRDefault="006A2648" w:rsidP="006A2648">
    <w:pPr>
      <w:pStyle w:val="Footer"/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9A057" w14:textId="77777777" w:rsidR="00CF3B32" w:rsidRDefault="00CF3B32" w:rsidP="00FC7F36">
      <w:pPr>
        <w:spacing w:line="240" w:lineRule="auto"/>
      </w:pPr>
      <w:r>
        <w:separator/>
      </w:r>
    </w:p>
  </w:footnote>
  <w:footnote w:type="continuationSeparator" w:id="0">
    <w:p w14:paraId="3166EC71" w14:textId="77777777" w:rsidR="00CF3B32" w:rsidRDefault="00CF3B32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0F15" w14:textId="7C997B05" w:rsidR="00EF7D7C" w:rsidRDefault="00EF7D7C" w:rsidP="00EF7D7C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F7166BD" wp14:editId="0C7F0DEC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AA9308CDCEDB744685E6A6A30CE9BF8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4C6A70">
          <w:rPr>
            <w:sz w:val="20"/>
            <w:szCs w:val="20"/>
          </w:rPr>
          <w:t>Business Continuity Test</w:t>
        </w:r>
      </w:sdtContent>
    </w:sdt>
  </w:p>
  <w:p w14:paraId="5451923D" w14:textId="77777777" w:rsidR="00EF7D7C" w:rsidRDefault="00EF7D7C" w:rsidP="00EF7D7C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5864006E" w14:textId="77777777" w:rsidR="00EF7D7C" w:rsidRDefault="00EF7D7C" w:rsidP="00EF7D7C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86CFB"/>
    <w:multiLevelType w:val="hybridMultilevel"/>
    <w:tmpl w:val="7462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FA25BE"/>
    <w:multiLevelType w:val="hybridMultilevel"/>
    <w:tmpl w:val="67545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512C2"/>
    <w:multiLevelType w:val="hybridMultilevel"/>
    <w:tmpl w:val="82AC6B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A843AA"/>
    <w:multiLevelType w:val="hybridMultilevel"/>
    <w:tmpl w:val="44106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F0B89"/>
    <w:multiLevelType w:val="hybridMultilevel"/>
    <w:tmpl w:val="8A127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D0CC2"/>
    <w:multiLevelType w:val="hybridMultilevel"/>
    <w:tmpl w:val="73642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4A3F00"/>
    <w:multiLevelType w:val="hybridMultilevel"/>
    <w:tmpl w:val="536EF5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466855">
    <w:abstractNumId w:val="4"/>
  </w:num>
  <w:num w:numId="2" w16cid:durableId="134496354">
    <w:abstractNumId w:val="6"/>
  </w:num>
  <w:num w:numId="3" w16cid:durableId="70588572">
    <w:abstractNumId w:val="2"/>
  </w:num>
  <w:num w:numId="4" w16cid:durableId="645933520">
    <w:abstractNumId w:val="1"/>
  </w:num>
  <w:num w:numId="5" w16cid:durableId="632298471">
    <w:abstractNumId w:val="3"/>
  </w:num>
  <w:num w:numId="6" w16cid:durableId="2053335976">
    <w:abstractNumId w:val="5"/>
  </w:num>
  <w:num w:numId="7" w16cid:durableId="1507944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B2F"/>
    <w:rsid w:val="000068D9"/>
    <w:rsid w:val="000436F0"/>
    <w:rsid w:val="0004472E"/>
    <w:rsid w:val="00080EE4"/>
    <w:rsid w:val="000C36D2"/>
    <w:rsid w:val="000C7980"/>
    <w:rsid w:val="000C7CCE"/>
    <w:rsid w:val="000F3A56"/>
    <w:rsid w:val="001208F5"/>
    <w:rsid w:val="001A5BB8"/>
    <w:rsid w:val="002131F1"/>
    <w:rsid w:val="00272CDA"/>
    <w:rsid w:val="002B66EA"/>
    <w:rsid w:val="00300FE9"/>
    <w:rsid w:val="00311C9E"/>
    <w:rsid w:val="0033057B"/>
    <w:rsid w:val="00344878"/>
    <w:rsid w:val="003E2FB8"/>
    <w:rsid w:val="00411E04"/>
    <w:rsid w:val="00432EF8"/>
    <w:rsid w:val="004346F6"/>
    <w:rsid w:val="004509A7"/>
    <w:rsid w:val="00476350"/>
    <w:rsid w:val="00480602"/>
    <w:rsid w:val="004C6A70"/>
    <w:rsid w:val="004C7649"/>
    <w:rsid w:val="004D411C"/>
    <w:rsid w:val="004E56DD"/>
    <w:rsid w:val="00534F18"/>
    <w:rsid w:val="00561B2F"/>
    <w:rsid w:val="00564890"/>
    <w:rsid w:val="00584128"/>
    <w:rsid w:val="005C753E"/>
    <w:rsid w:val="00603D31"/>
    <w:rsid w:val="006657E5"/>
    <w:rsid w:val="006A2648"/>
    <w:rsid w:val="006E0D07"/>
    <w:rsid w:val="007175C3"/>
    <w:rsid w:val="00723E58"/>
    <w:rsid w:val="007328CE"/>
    <w:rsid w:val="007459AD"/>
    <w:rsid w:val="007517D7"/>
    <w:rsid w:val="00772D57"/>
    <w:rsid w:val="00813764"/>
    <w:rsid w:val="0087611C"/>
    <w:rsid w:val="00892020"/>
    <w:rsid w:val="00896A19"/>
    <w:rsid w:val="008B5D61"/>
    <w:rsid w:val="009D7C26"/>
    <w:rsid w:val="00A04498"/>
    <w:rsid w:val="00A264BD"/>
    <w:rsid w:val="00A314A5"/>
    <w:rsid w:val="00A418B5"/>
    <w:rsid w:val="00A62461"/>
    <w:rsid w:val="00A71201"/>
    <w:rsid w:val="00AE7CAA"/>
    <w:rsid w:val="00AF1E1C"/>
    <w:rsid w:val="00B16FF6"/>
    <w:rsid w:val="00B24F19"/>
    <w:rsid w:val="00B55C04"/>
    <w:rsid w:val="00B65C45"/>
    <w:rsid w:val="00B6689F"/>
    <w:rsid w:val="00B86100"/>
    <w:rsid w:val="00BB5374"/>
    <w:rsid w:val="00BB7C79"/>
    <w:rsid w:val="00C30991"/>
    <w:rsid w:val="00C479CB"/>
    <w:rsid w:val="00C551C4"/>
    <w:rsid w:val="00CD22E3"/>
    <w:rsid w:val="00CD6C87"/>
    <w:rsid w:val="00CF3B32"/>
    <w:rsid w:val="00D14F06"/>
    <w:rsid w:val="00D67FE1"/>
    <w:rsid w:val="00DB049D"/>
    <w:rsid w:val="00DE41C3"/>
    <w:rsid w:val="00E26DB6"/>
    <w:rsid w:val="00E81BCB"/>
    <w:rsid w:val="00EA2D49"/>
    <w:rsid w:val="00EB7CEC"/>
    <w:rsid w:val="00ED0FF6"/>
    <w:rsid w:val="00EF7D7C"/>
    <w:rsid w:val="00F64970"/>
    <w:rsid w:val="00FB13B4"/>
    <w:rsid w:val="00FB38C2"/>
    <w:rsid w:val="00FC0862"/>
    <w:rsid w:val="00FC7F36"/>
    <w:rsid w:val="00FE0906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1E110"/>
  <w15:chartTrackingRefBased/>
  <w15:docId w15:val="{1AD02333-9C87-4FE3-96AC-3B2102319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D7C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1B2F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1B2F"/>
    <w:pPr>
      <w:keepNext/>
      <w:keepLines/>
      <w:spacing w:after="100" w:afterAutospacing="1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5D61"/>
    <w:pPr>
      <w:keepNext/>
      <w:keepLines/>
      <w:spacing w:before="40"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561B2F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61B2F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61B2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B5D61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table" w:styleId="TableGrid">
    <w:name w:val="Table Grid"/>
    <w:basedOn w:val="TableNormal"/>
    <w:uiPriority w:val="39"/>
    <w:rsid w:val="008B5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8B5D61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8B5D61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uar\Dropbox\0%20-%20HIGH%20TABLE\9%20-%20Templates\document%20template%20v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7DE8DF878505148A81E80AC810D96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14498-A3CB-F34E-9F6E-7AF81BF51BF4}"/>
      </w:docPartPr>
      <w:docPartBody>
        <w:p w:rsidR="007C5B9B" w:rsidRDefault="009022E4" w:rsidP="009022E4">
          <w:pPr>
            <w:pStyle w:val="07DE8DF878505148A81E80AC810D96EE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AA9308CDCEDB744685E6A6A30CE9BF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AA523D-1721-7444-B035-E2F8EF6DABD2}"/>
      </w:docPartPr>
      <w:docPartBody>
        <w:p w:rsidR="00DD0136" w:rsidRDefault="00A64ED4" w:rsidP="00A64ED4">
          <w:pPr>
            <w:pStyle w:val="AA9308CDCEDB744685E6A6A30CE9BF89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9F6"/>
    <w:rsid w:val="00047D10"/>
    <w:rsid w:val="002469F6"/>
    <w:rsid w:val="00297B7B"/>
    <w:rsid w:val="00371CD7"/>
    <w:rsid w:val="003C5A7C"/>
    <w:rsid w:val="005B53DE"/>
    <w:rsid w:val="005C753E"/>
    <w:rsid w:val="00671B95"/>
    <w:rsid w:val="00772D57"/>
    <w:rsid w:val="007B57DB"/>
    <w:rsid w:val="007C5B9B"/>
    <w:rsid w:val="0088182A"/>
    <w:rsid w:val="009022E4"/>
    <w:rsid w:val="00950385"/>
    <w:rsid w:val="009658C0"/>
    <w:rsid w:val="00A64ED4"/>
    <w:rsid w:val="00C35F5C"/>
    <w:rsid w:val="00C52E37"/>
    <w:rsid w:val="00CA5D8C"/>
    <w:rsid w:val="00DC61ED"/>
    <w:rsid w:val="00DD0136"/>
    <w:rsid w:val="00E00807"/>
    <w:rsid w:val="00F5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4ED4"/>
    <w:rPr>
      <w:color w:val="808080"/>
    </w:rPr>
  </w:style>
  <w:style w:type="paragraph" w:customStyle="1" w:styleId="07DE8DF878505148A81E80AC810D96EE">
    <w:name w:val="07DE8DF878505148A81E80AC810D96EE"/>
    <w:rsid w:val="009022E4"/>
    <w:pPr>
      <w:spacing w:after="0" w:line="240" w:lineRule="auto"/>
    </w:pPr>
    <w:rPr>
      <w:sz w:val="24"/>
      <w:szCs w:val="24"/>
    </w:rPr>
  </w:style>
  <w:style w:type="paragraph" w:customStyle="1" w:styleId="AA9308CDCEDB744685E6A6A30CE9BF89">
    <w:name w:val="AA9308CDCEDB744685E6A6A30CE9BF89"/>
    <w:rsid w:val="00A64ED4"/>
    <w:pPr>
      <w:spacing w:after="0" w:line="240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6DD8E-63E1-294C-B643-6573B944A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C:\Users\stuar\Dropbox\0 - HIGH TABLE\9 - Templates\document template v1.dotx</Template>
  <TotalTime>60</TotalTime>
  <Pages>7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Disaster Recovery Scenario Test</vt:lpstr>
    </vt:vector>
  </TitlesOfParts>
  <Manager/>
  <Company>[Company]</Company>
  <LinksUpToDate>false</LinksUpToDate>
  <CharactersWithSpaces>3452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Continuity Test</dc:title>
  <dc:subject>The main scenarios for disaster recovery</dc:subject>
  <dc:creator>Stuart Barker</dc:creator>
  <cp:keywords/>
  <dc:description/>
  <cp:lastModifiedBy>Stuart Barker</cp:lastModifiedBy>
  <cp:revision>15</cp:revision>
  <cp:lastPrinted>2019-06-24T11:15:00Z</cp:lastPrinted>
  <dcterms:created xsi:type="dcterms:W3CDTF">2022-11-05T15:24:00Z</dcterms:created>
  <dcterms:modified xsi:type="dcterms:W3CDTF">2026-05-11T08:37:00Z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